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5402E5A" w14:textId="448341BA" w:rsidR="009A09C5" w:rsidRPr="008A6205" w:rsidRDefault="009A09C5" w:rsidP="008A6205">
      <w:pPr>
        <w:pStyle w:val="Tekstpodstawowy2"/>
        <w:spacing w:after="120" w:line="240" w:lineRule="auto"/>
        <w:ind w:left="284" w:right="380"/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61EBB7CF" w14:textId="77777777" w:rsidTr="267C1C5C">
        <w:tc>
          <w:tcPr>
            <w:tcW w:w="4957" w:type="dxa"/>
            <w:shd w:val="clear" w:color="auto" w:fill="B4C6E7"/>
          </w:tcPr>
          <w:p w14:paraId="2A3F02F2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E60C5FF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7198976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5F66853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90CFA50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42158ECB" w14:textId="77777777" w:rsidTr="267C1C5C">
        <w:trPr>
          <w:trHeight w:val="1042"/>
        </w:trPr>
        <w:tc>
          <w:tcPr>
            <w:tcW w:w="4957" w:type="dxa"/>
          </w:tcPr>
          <w:p w14:paraId="2AF77DD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3A4057C" w14:textId="7E5EF277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37F66E8B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15127C03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>spawalnictwo</w:t>
            </w:r>
          </w:p>
        </w:tc>
        <w:tc>
          <w:tcPr>
            <w:tcW w:w="3969" w:type="dxa"/>
          </w:tcPr>
          <w:p w14:paraId="76735876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5013D930" w14:textId="77777777" w:rsidR="009A09C5" w:rsidRPr="00E67224" w:rsidRDefault="009A09C5" w:rsidP="267C1C5C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DAD47" w14:textId="77777777" w:rsidR="00DD388A" w:rsidRDefault="00DD388A">
      <w:r>
        <w:separator/>
      </w:r>
    </w:p>
  </w:endnote>
  <w:endnote w:type="continuationSeparator" w:id="0">
    <w:p w14:paraId="515EAE77" w14:textId="77777777" w:rsidR="00DD388A" w:rsidRDefault="00DD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3955" w14:textId="77777777" w:rsidR="00DD388A" w:rsidRDefault="00DD388A">
      <w:r>
        <w:separator/>
      </w:r>
    </w:p>
  </w:footnote>
  <w:footnote w:type="continuationSeparator" w:id="0">
    <w:p w14:paraId="187C2935" w14:textId="77777777" w:rsidR="00DD388A" w:rsidRDefault="00DD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0A8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205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388A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